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Hinckley and Bosworth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Hinckley and Bosworth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Hinckley and Bosworth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Hinckley and Bosworth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Hinckley and Bosworth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Hinckley and Bosworth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47.4% </w:t>
      </w:r>
      <w:r w:rsidRPr="004747BF">
        <w:rPr>
          <w:rFonts w:ascii="Libre Franklin Light" w:eastAsia="Times New Roman" w:hAnsi="Libre Franklin Light" w:cs="Calibri Light"/>
        </w:rPr>
        <w:t xml:space="preserve">of those respondents classified as PGSI 8+ in Hinckley and Bosworth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Hinckley and Bosworth is estimated to be </w:t>
      </w:r>
      <w:r w:rsidRPr="00773DF7">
        <w:rPr>
          <w:rFonts w:ascii="Libre Franklin Light" w:eastAsia="Times New Roman" w:hAnsi="Libre Franklin Light" w:cs="Calibri Light"/>
          <w:b/>
          <w:bCs/>
          <w:color w:val="C45911" w:themeColor="accent2" w:themeShade="BF"/>
        </w:rPr>
        <w:t xml:space="preserve">£1,602,267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Hinckley and Bosworth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Hinckley and Bosworth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Hinckley and Bosworth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Hinckley and Bosworth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inckley and Boswor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Hinckley and Bosworth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inckley and Boswor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Hinckley and Bosworth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Hinckley and Bosworth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inckley and Boswor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Hinckley and Bosworth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21.4%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Hinckley and Bosworth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Hinckley and Bosworth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44.4%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Hinckley and Bosworth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Hinckley and Bosworth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Hinckley and Bosworth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£1,602,267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Hinckley and Bosworth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£26,098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£539,728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£38,664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£10,874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£19,936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£966,967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£1,602,267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Hinckley and Bosworth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Hinckley and Bosworth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Hinckley and Bosworth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Hinckley and Bosworth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Hinckley and Bosworth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Hinckley and Bosworth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Hinckley and Bosworth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Hinckley and Bosworth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Hinckley and Bosworth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CD11816-6AD1-44B2-B231-39FA98C2F42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